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Wzór umowy Rodo.docx</dmsv2BaseFileName>
    <dmsv2BaseDisplayName xmlns="http://schemas.microsoft.com/sharepoint/v3">Załącznik nr 6 do SWZ - Wzór umowy Rodo</dmsv2BaseDisplayName>
    <dmsv2SWPP2ObjectNumber xmlns="http://schemas.microsoft.com/sharepoint/v3">POST/DYS/OLD/GZ/01348/2026                        </dmsv2SWPP2ObjectNumber>
    <dmsv2SWPP2SumMD5 xmlns="http://schemas.microsoft.com/sharepoint/v3">d8cb97a189caa8188c7405411018d143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24919933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FJ3FSM7XJ42E-819859022-10045</_dlc_DocId>
    <_dlc_DocIdUrl xmlns="a19cb1c7-c5c7-46d4-85ae-d83685407bba">
      <Url>https://swpp2.dms.gkpge.pl/sites/43/_layouts/15/DocIdRedir.aspx?ID=FJ3FSM7XJ42E-819859022-10045</Url>
      <Description>FJ3FSM7XJ42E-819859022-10045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E8534BA0-A3B9-4728-809B-DE635AA2BCC1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07822BC9-0DA1-4763-8C47-70252236B19E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9b611d51-3545-43bf-b0f0-dad49237496a</vt:lpwstr>
  </property>
</Properties>
</file>